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34D9B4" w14:textId="77777777" w:rsidR="0052397B" w:rsidRPr="00390034" w:rsidRDefault="0052397B" w:rsidP="0052397B">
      <w:pPr>
        <w:ind w:left="680" w:right="28"/>
        <w:rPr>
          <w:rFonts w:ascii="Arial" w:hAnsi="Arial" w:cs="Tahoma"/>
        </w:rPr>
      </w:pPr>
    </w:p>
    <w:p w14:paraId="3F907F2B" w14:textId="77777777" w:rsidR="0052397B" w:rsidRPr="00390034" w:rsidRDefault="0052397B">
      <w:pPr>
        <w:ind w:left="680" w:right="1134"/>
        <w:rPr>
          <w:rFonts w:ascii="Arial" w:hAnsi="Arial" w:cs="Tahoma"/>
        </w:rPr>
      </w:pPr>
    </w:p>
    <w:p w14:paraId="256B77FA" w14:textId="77777777" w:rsidR="0052397B" w:rsidRPr="00F8627D" w:rsidRDefault="009856DF" w:rsidP="0052397B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F8627D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 w:rsidR="00D6735E">
        <w:rPr>
          <w:rFonts w:ascii="Arial" w:hAnsi="Arial" w:cs="Tahoma"/>
          <w:b/>
          <w:bCs/>
          <w:sz w:val="28"/>
          <w:lang w:val="en-US"/>
        </w:rPr>
        <w:t>06/I</w:t>
      </w:r>
    </w:p>
    <w:p w14:paraId="26E6861E" w14:textId="77777777" w:rsidR="0052397B" w:rsidRPr="00F8627D" w:rsidRDefault="0052397B" w:rsidP="0052397B">
      <w:pPr>
        <w:ind w:left="709"/>
        <w:rPr>
          <w:rFonts w:ascii="Arial" w:hAnsi="Arial"/>
          <w:b/>
          <w:sz w:val="22"/>
          <w:lang w:val="en-US"/>
        </w:rPr>
      </w:pPr>
    </w:p>
    <w:p w14:paraId="74B3EDA2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35B05DA8" w14:textId="77777777" w:rsidR="00D6735E" w:rsidRPr="00D6735E" w:rsidRDefault="00D6735E" w:rsidP="00D6735E">
      <w:pPr>
        <w:ind w:firstLine="680"/>
        <w:rPr>
          <w:rFonts w:ascii="Arial" w:hAnsi="Arial"/>
          <w:b/>
          <w:sz w:val="22"/>
          <w:lang w:val="en-US"/>
        </w:rPr>
      </w:pPr>
      <w:r>
        <w:rPr>
          <w:rFonts w:ascii="Arial" w:hAnsi="Arial"/>
          <w:b/>
          <w:bCs/>
          <w:sz w:val="22"/>
          <w:lang w:val="en"/>
        </w:rPr>
        <w:t>Rameder’s feelgood shop</w:t>
      </w:r>
    </w:p>
    <w:p w14:paraId="4A05CEF9" w14:textId="77777777" w:rsidR="00D6735E" w:rsidRPr="00D6735E" w:rsidRDefault="00D6735E" w:rsidP="00D6735E">
      <w:pPr>
        <w:ind w:firstLine="680"/>
        <w:rPr>
          <w:rFonts w:ascii="Arial" w:hAnsi="Arial"/>
          <w:b/>
          <w:sz w:val="22"/>
          <w:lang w:val="en-US"/>
        </w:rPr>
      </w:pPr>
      <w:r>
        <w:rPr>
          <w:rFonts w:ascii="Arial" w:hAnsi="Arial"/>
          <w:b/>
          <w:bCs/>
          <w:sz w:val="22"/>
          <w:lang w:val="en"/>
        </w:rPr>
        <w:t>Online shop nominated for the Internet World Business Shop Award</w:t>
      </w:r>
    </w:p>
    <w:p w14:paraId="5BE1F13C" w14:textId="77777777" w:rsidR="00D6735E" w:rsidRPr="00D6735E" w:rsidRDefault="00D6735E" w:rsidP="00D6735E">
      <w:pPr>
        <w:ind w:firstLine="680"/>
        <w:rPr>
          <w:rFonts w:ascii="Arial" w:hAnsi="Arial"/>
          <w:b/>
          <w:sz w:val="22"/>
          <w:lang w:val="en-US"/>
        </w:rPr>
      </w:pPr>
    </w:p>
    <w:p w14:paraId="05F06F48" w14:textId="77777777" w:rsidR="00D6735E" w:rsidRPr="00AD56E1" w:rsidRDefault="00D6735E" w:rsidP="00D6735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"/>
        </w:rPr>
      </w:pPr>
      <w:r>
        <w:rPr>
          <w:rFonts w:ascii="Arial" w:hAnsi="Arial"/>
          <w:sz w:val="22"/>
          <w:szCs w:val="22"/>
          <w:lang w:val="en"/>
        </w:rPr>
        <w:t xml:space="preserve">Online trading </w:t>
      </w:r>
      <w:r w:rsidR="00AD56E1">
        <w:rPr>
          <w:rFonts w:ascii="Arial" w:hAnsi="Arial"/>
          <w:sz w:val="22"/>
          <w:szCs w:val="22"/>
          <w:lang w:val="en"/>
        </w:rPr>
        <w:t>is getting ever more important –</w:t>
      </w:r>
      <w:r>
        <w:rPr>
          <w:rFonts w:ascii="Arial" w:hAnsi="Arial"/>
          <w:sz w:val="22"/>
          <w:szCs w:val="22"/>
          <w:lang w:val="en"/>
        </w:rPr>
        <w:t xml:space="preserve"> a development</w:t>
      </w:r>
      <w:r w:rsidR="00AD56E1">
        <w:rPr>
          <w:rFonts w:ascii="Arial" w:hAnsi="Arial"/>
          <w:sz w:val="22"/>
          <w:szCs w:val="22"/>
          <w:lang w:val="en"/>
        </w:rPr>
        <w:t xml:space="preserve"> the German company</w:t>
      </w:r>
      <w:r>
        <w:rPr>
          <w:rFonts w:ascii="Arial" w:hAnsi="Arial"/>
          <w:sz w:val="22"/>
          <w:szCs w:val="22"/>
          <w:lang w:val="en"/>
        </w:rPr>
        <w:t xml:space="preserve"> </w:t>
      </w:r>
      <w:r>
        <w:rPr>
          <w:rFonts w:ascii="Arial" w:hAnsi="Arial"/>
          <w:b/>
          <w:bCs/>
          <w:sz w:val="22"/>
          <w:szCs w:val="22"/>
          <w:lang w:val="en"/>
        </w:rPr>
        <w:t>Rameder</w:t>
      </w:r>
      <w:r>
        <w:rPr>
          <w:rFonts w:ascii="Arial" w:hAnsi="Arial"/>
          <w:sz w:val="22"/>
          <w:szCs w:val="22"/>
          <w:lang w:val="en"/>
        </w:rPr>
        <w:t xml:space="preserve"> saw and used early. Europe’s leading provider of transport accessories has sold its wide range of products also in its online sho</w:t>
      </w:r>
      <w:r w:rsidR="00AD56E1">
        <w:rPr>
          <w:rFonts w:ascii="Arial" w:hAnsi="Arial"/>
          <w:sz w:val="22"/>
          <w:szCs w:val="22"/>
          <w:lang w:val="en"/>
        </w:rPr>
        <w:t>p for 21 years now. The international</w:t>
      </w:r>
      <w:r>
        <w:rPr>
          <w:rFonts w:ascii="Arial" w:hAnsi="Arial"/>
          <w:sz w:val="22"/>
          <w:szCs w:val="22"/>
          <w:lang w:val="en"/>
        </w:rPr>
        <w:t xml:space="preserve"> version can be found at </w:t>
      </w:r>
      <w:r w:rsidR="00AD56E1">
        <w:rPr>
          <w:rFonts w:ascii="Arial" w:hAnsi="Arial"/>
          <w:sz w:val="22"/>
          <w:szCs w:val="22"/>
          <w:lang w:val="en"/>
        </w:rPr>
        <w:fldChar w:fldCharType="begin"/>
      </w:r>
      <w:r w:rsidR="00AD56E1">
        <w:rPr>
          <w:rFonts w:ascii="Arial" w:hAnsi="Arial"/>
          <w:sz w:val="22"/>
          <w:szCs w:val="22"/>
          <w:lang w:val="en"/>
        </w:rPr>
        <w:instrText xml:space="preserve"> HYPERLINK "http://www.rameder.eu" </w:instrText>
      </w:r>
      <w:r w:rsidR="00AD56E1">
        <w:rPr>
          <w:rFonts w:ascii="Arial" w:hAnsi="Arial"/>
          <w:sz w:val="22"/>
          <w:szCs w:val="22"/>
          <w:lang w:val="en"/>
        </w:rPr>
      </w:r>
      <w:r w:rsidR="00AD56E1">
        <w:rPr>
          <w:rFonts w:ascii="Arial" w:hAnsi="Arial"/>
          <w:sz w:val="22"/>
          <w:szCs w:val="22"/>
          <w:lang w:val="en"/>
        </w:rPr>
        <w:fldChar w:fldCharType="separate"/>
      </w:r>
      <w:r w:rsidR="00AD56E1" w:rsidRPr="00AD56E1">
        <w:rPr>
          <w:rStyle w:val="Link"/>
          <w:rFonts w:ascii="Arial" w:hAnsi="Arial"/>
          <w:sz w:val="22"/>
          <w:szCs w:val="22"/>
          <w:lang w:val="en"/>
        </w:rPr>
        <w:t>www.rameder.eu</w:t>
      </w:r>
      <w:r w:rsidR="00AD56E1">
        <w:rPr>
          <w:rFonts w:ascii="Arial" w:hAnsi="Arial"/>
          <w:sz w:val="22"/>
          <w:szCs w:val="22"/>
          <w:lang w:val="en"/>
        </w:rPr>
        <w:fldChar w:fldCharType="end"/>
      </w:r>
      <w:r>
        <w:rPr>
          <w:rFonts w:ascii="Arial" w:hAnsi="Arial"/>
          <w:sz w:val="22"/>
          <w:szCs w:val="22"/>
          <w:lang w:val="en"/>
        </w:rPr>
        <w:t>.</w:t>
      </w:r>
    </w:p>
    <w:p w14:paraId="73E9C085" w14:textId="77777777" w:rsidR="00D6735E" w:rsidRPr="00D6735E" w:rsidRDefault="00D6735E" w:rsidP="00D6735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US"/>
        </w:rPr>
      </w:pPr>
    </w:p>
    <w:p w14:paraId="698BA454" w14:textId="77777777" w:rsidR="00D6735E" w:rsidRPr="00AD56E1" w:rsidRDefault="00D6735E" w:rsidP="00D6735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"/>
        </w:rPr>
      </w:pPr>
      <w:r>
        <w:rPr>
          <w:rFonts w:ascii="Arial" w:hAnsi="Arial"/>
          <w:sz w:val="22"/>
          <w:szCs w:val="22"/>
          <w:lang w:val="en"/>
        </w:rPr>
        <w:t xml:space="preserve">But </w:t>
      </w:r>
      <w:r>
        <w:rPr>
          <w:rFonts w:ascii="Arial" w:hAnsi="Arial"/>
          <w:b/>
          <w:bCs/>
          <w:sz w:val="22"/>
          <w:szCs w:val="22"/>
          <w:lang w:val="en"/>
        </w:rPr>
        <w:t>Rameder</w:t>
      </w:r>
      <w:r>
        <w:rPr>
          <w:rFonts w:ascii="Arial" w:hAnsi="Arial"/>
          <w:sz w:val="22"/>
          <w:szCs w:val="22"/>
          <w:lang w:val="en"/>
        </w:rPr>
        <w:t xml:space="preserve">’s online shop doesn’t only go down well with its customers, online experts also took note. The editorial staff of the renowned e-commerce magazine </w:t>
      </w:r>
      <w:r>
        <w:rPr>
          <w:rFonts w:ascii="Arial" w:hAnsi="Arial"/>
          <w:i/>
          <w:iCs/>
          <w:sz w:val="22"/>
          <w:szCs w:val="22"/>
          <w:lang w:val="en"/>
        </w:rPr>
        <w:t>INTERNET WORLD Business</w:t>
      </w:r>
      <w:r>
        <w:rPr>
          <w:rFonts w:ascii="Arial" w:hAnsi="Arial"/>
          <w:sz w:val="22"/>
          <w:szCs w:val="22"/>
          <w:lang w:val="en"/>
        </w:rPr>
        <w:t xml:space="preserve"> has now nominated the website as one of five finalists for the Internet World Business Shop Award in the multi-channel provider category. The mag will then have given this award to the best online shops in German-speaki</w:t>
      </w:r>
      <w:r w:rsidR="00AD56E1">
        <w:rPr>
          <w:rFonts w:ascii="Arial" w:hAnsi="Arial"/>
          <w:sz w:val="22"/>
          <w:szCs w:val="22"/>
          <w:lang w:val="en"/>
        </w:rPr>
        <w:t xml:space="preserve">ng countries for the fifth time – and the international </w:t>
      </w:r>
      <w:r w:rsidR="00AD56E1" w:rsidRPr="00AD56E1">
        <w:rPr>
          <w:rFonts w:ascii="Arial" w:hAnsi="Arial"/>
          <w:b/>
          <w:sz w:val="22"/>
          <w:szCs w:val="22"/>
          <w:lang w:val="en"/>
        </w:rPr>
        <w:t>Rameder</w:t>
      </w:r>
      <w:r w:rsidR="00AD56E1">
        <w:rPr>
          <w:rFonts w:ascii="Arial" w:hAnsi="Arial"/>
          <w:sz w:val="22"/>
          <w:szCs w:val="22"/>
          <w:lang w:val="en"/>
        </w:rPr>
        <w:t xml:space="preserve"> online shop provides the same features as the German version</w:t>
      </w:r>
      <w:bookmarkStart w:id="0" w:name="_GoBack"/>
      <w:bookmarkEnd w:id="0"/>
      <w:r w:rsidR="00AD56E1">
        <w:rPr>
          <w:rFonts w:ascii="Arial" w:hAnsi="Arial"/>
          <w:sz w:val="22"/>
          <w:szCs w:val="22"/>
          <w:lang w:val="en"/>
        </w:rPr>
        <w:t>.</w:t>
      </w:r>
      <w:r>
        <w:rPr>
          <w:rFonts w:ascii="Arial" w:hAnsi="Arial"/>
          <w:sz w:val="22"/>
          <w:szCs w:val="22"/>
          <w:lang w:val="en"/>
        </w:rPr>
        <w:t xml:space="preserve"> The award covers an online shop’s design, target group appeal, portfolio, product presentation, channel linkage, usability and service.</w:t>
      </w:r>
    </w:p>
    <w:p w14:paraId="2D2C07A7" w14:textId="77777777" w:rsidR="00D6735E" w:rsidRPr="00D6735E" w:rsidRDefault="00D6735E" w:rsidP="00D6735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US"/>
        </w:rPr>
      </w:pPr>
    </w:p>
    <w:p w14:paraId="0D2E630B" w14:textId="77777777" w:rsidR="00D6735E" w:rsidRPr="00D6735E" w:rsidRDefault="00D6735E" w:rsidP="00D6735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"/>
        </w:rPr>
        <w:t xml:space="preserve">Giving their reasons for the nomination, the judges said that </w:t>
      </w:r>
      <w:r>
        <w:rPr>
          <w:rFonts w:ascii="Arial" w:hAnsi="Arial"/>
          <w:b/>
          <w:bCs/>
          <w:sz w:val="22"/>
          <w:szCs w:val="22"/>
          <w:lang w:val="en"/>
        </w:rPr>
        <w:t xml:space="preserve">Rameder </w:t>
      </w:r>
      <w:r>
        <w:rPr>
          <w:rFonts w:ascii="Arial" w:hAnsi="Arial"/>
          <w:sz w:val="22"/>
          <w:szCs w:val="22"/>
          <w:lang w:val="en"/>
        </w:rPr>
        <w:t>“also provides real lay people with good advice, refined request masks and a nice ambience and thus a feeling of buying the right towbar or roof rack”.</w:t>
      </w:r>
    </w:p>
    <w:p w14:paraId="479A5A83" w14:textId="77777777" w:rsidR="0052397B" w:rsidRPr="00D6735E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078F324E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1B897E3B" w14:textId="77777777" w:rsidR="0052397B" w:rsidRPr="00F8627D" w:rsidRDefault="0052397B" w:rsidP="0052397B">
      <w:pPr>
        <w:jc w:val="both"/>
        <w:rPr>
          <w:rFonts w:ascii="Arial" w:hAnsi="Arial" w:cs="Arial"/>
          <w:b/>
          <w:sz w:val="20"/>
          <w:lang w:val="en-US"/>
        </w:rPr>
      </w:pPr>
    </w:p>
    <w:p w14:paraId="04BC5123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47816BEE" w14:textId="77777777" w:rsidR="00686093" w:rsidRPr="00F8627D" w:rsidRDefault="00686093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4B16567D" w14:textId="77777777" w:rsidR="004B6153" w:rsidRPr="006A210D" w:rsidRDefault="004B6153" w:rsidP="004B6153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7" w:history="1">
        <w:r w:rsidRPr="006A210D">
          <w:rPr>
            <w:rStyle w:val="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3300C8C3" w14:textId="77777777" w:rsidR="00686093" w:rsidRPr="004B6153" w:rsidRDefault="00686093" w:rsidP="0052397B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4022A207" w14:textId="77777777" w:rsidR="002024EB" w:rsidRPr="006A210D" w:rsidRDefault="002024EB" w:rsidP="002024EB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... </w:t>
      </w:r>
      <w:proofErr w:type="gramStart"/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o</w:t>
      </w:r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r</w:t>
      </w:r>
      <w:proofErr w:type="gramEnd"/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 on </w:t>
      </w: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8" w:history="1"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plus.google.com/s/</w:t>
        </w:r>
        <w:proofErr w:type="spellStart"/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0BAEC16F" w14:textId="77777777" w:rsidR="0052397B" w:rsidRPr="002024EB" w:rsidRDefault="0052397B" w:rsidP="0052397B">
      <w:pPr>
        <w:ind w:left="680"/>
        <w:jc w:val="both"/>
        <w:rPr>
          <w:rFonts w:ascii="Arial" w:hAnsi="Arial"/>
          <w:sz w:val="22"/>
          <w:lang w:val="en-GB"/>
        </w:rPr>
      </w:pPr>
    </w:p>
    <w:p w14:paraId="4A3F7F76" w14:textId="77777777" w:rsidR="0052397B" w:rsidRPr="004B6153" w:rsidRDefault="0052397B" w:rsidP="0052397B">
      <w:pPr>
        <w:ind w:left="709"/>
        <w:rPr>
          <w:rFonts w:ascii="Arial" w:hAnsi="Arial"/>
          <w:sz w:val="22"/>
          <w:lang w:val="en-US"/>
        </w:rPr>
      </w:pPr>
    </w:p>
    <w:p w14:paraId="0109BE4B" w14:textId="77777777" w:rsidR="0052397B" w:rsidRPr="004B6153" w:rsidRDefault="0052397B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6DD5F05A" w14:textId="77777777" w:rsidR="0052397B" w:rsidRPr="004B6153" w:rsidRDefault="0052397B" w:rsidP="0052397B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437293DF" w14:textId="77777777" w:rsidR="0052397B" w:rsidRPr="00BC75FA" w:rsidRDefault="009856DF" w:rsidP="0052397B">
      <w:pPr>
        <w:pStyle w:val="Textkrper2"/>
        <w:ind w:left="680"/>
        <w:rPr>
          <w:rFonts w:ascii="Arial" w:hAnsi="Arial" w:cs="Arial"/>
          <w:b w:val="0"/>
          <w:sz w:val="20"/>
          <w:szCs w:val="18"/>
          <w:lang w:val="de-DE"/>
        </w:rPr>
      </w:pPr>
      <w:r w:rsidRPr="00B06258">
        <w:rPr>
          <w:rFonts w:ascii="Arial" w:hAnsi="Arial" w:cs="Arial"/>
          <w:sz w:val="20"/>
          <w:szCs w:val="18"/>
          <w:u w:val="single"/>
        </w:rPr>
        <w:t>Press contact</w:t>
      </w:r>
      <w:r w:rsidRPr="00B06258">
        <w:rPr>
          <w:rFonts w:ascii="Arial" w:hAnsi="Arial" w:cs="Arial"/>
          <w:sz w:val="20"/>
          <w:szCs w:val="18"/>
        </w:rPr>
        <w:t>: Rameder</w:t>
      </w:r>
      <w:r w:rsidRPr="00A64B49">
        <w:rPr>
          <w:rFonts w:ascii="Arial" w:hAnsi="Arial" w:cs="Arial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  <w:lang w:val="de-DE"/>
        </w:rPr>
        <w:t>Munschwitz</w:t>
      </w:r>
      <w:proofErr w:type="spellEnd"/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 Email: </w:t>
      </w:r>
      <w:hyperlink r:id="rId9" w:history="1">
        <w:r w:rsidRPr="00BC75FA">
          <w:rPr>
            <w:rStyle w:val="Link"/>
            <w:rFonts w:ascii="Arial" w:hAnsi="Arial" w:cs="Arial"/>
            <w:color w:val="auto"/>
            <w:sz w:val="20"/>
            <w:szCs w:val="18"/>
            <w:u w:val="none"/>
            <w:lang w:val="de-DE"/>
          </w:rPr>
          <w:t>j.waldmann@kupplung.de</w:t>
        </w:r>
      </w:hyperlink>
    </w:p>
    <w:p w14:paraId="1D9FBC0A" w14:textId="77777777" w:rsidR="0052397B" w:rsidRPr="00BC75FA" w:rsidRDefault="0052397B" w:rsidP="0052397B">
      <w:pPr>
        <w:pStyle w:val="Textkrper2"/>
        <w:ind w:left="680"/>
        <w:rPr>
          <w:rFonts w:ascii="Arial" w:hAnsi="Arial" w:cs="Arial"/>
          <w:sz w:val="20"/>
          <w:szCs w:val="18"/>
          <w:lang w:val="de-DE"/>
        </w:rPr>
      </w:pPr>
    </w:p>
    <w:p w14:paraId="13FD7FF0" w14:textId="77777777" w:rsidR="0052397B" w:rsidRPr="002856A7" w:rsidRDefault="009856DF" w:rsidP="002856A7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2856A7">
        <w:rPr>
          <w:rFonts w:ascii="Arial" w:hAnsi="Arial" w:cs="Arial"/>
          <w:b/>
          <w:spacing w:val="10"/>
          <w:sz w:val="20"/>
          <w:u w:val="single"/>
        </w:rPr>
        <w:t xml:space="preserve">Press </w:t>
      </w:r>
      <w:proofErr w:type="spellStart"/>
      <w:r w:rsidRPr="002856A7">
        <w:rPr>
          <w:rFonts w:ascii="Arial" w:hAnsi="Arial" w:cs="Arial"/>
          <w:b/>
          <w:spacing w:val="10"/>
          <w:sz w:val="20"/>
          <w:u w:val="single"/>
        </w:rPr>
        <w:t>contact</w:t>
      </w:r>
      <w:proofErr w:type="spellEnd"/>
      <w:r w:rsidRPr="00747D34">
        <w:rPr>
          <w:rFonts w:ascii="Arial" w:hAnsi="Arial" w:cs="Arial"/>
          <w:b/>
          <w:spacing w:val="10"/>
          <w:sz w:val="20"/>
        </w:rPr>
        <w:t>:</w:t>
      </w:r>
      <w:r w:rsidRPr="002856A7">
        <w:rPr>
          <w:rFonts w:ascii="Arial" w:hAnsi="Arial" w:cs="Arial"/>
          <w:b/>
          <w:spacing w:val="10"/>
          <w:sz w:val="20"/>
        </w:rPr>
        <w:t xml:space="preserve"> IKmedia GmbH</w:t>
      </w:r>
      <w:r w:rsidRPr="002856A7">
        <w:rPr>
          <w:rFonts w:ascii="Arial" w:hAnsi="Arial" w:cs="Arial"/>
          <w:spacing w:val="10"/>
          <w:sz w:val="20"/>
        </w:rPr>
        <w:t xml:space="preserve">; Oliver Schielein; Andreas </w:t>
      </w:r>
      <w:proofErr w:type="spellStart"/>
      <w:r w:rsidRPr="002856A7">
        <w:rPr>
          <w:rFonts w:ascii="Arial" w:hAnsi="Arial" w:cs="Arial"/>
          <w:spacing w:val="10"/>
          <w:sz w:val="20"/>
        </w:rPr>
        <w:t>Hempfling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; </w:t>
      </w:r>
      <w:proofErr w:type="spellStart"/>
      <w:r w:rsidR="002B55C9" w:rsidRPr="002856A7">
        <w:rPr>
          <w:rFonts w:ascii="Arial" w:hAnsi="Arial" w:cs="Arial"/>
          <w:spacing w:val="10"/>
          <w:sz w:val="20"/>
        </w:rPr>
        <w:t>Wendelsteiner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 Straße</w:t>
      </w:r>
      <w:r w:rsidRPr="002856A7">
        <w:rPr>
          <w:rFonts w:ascii="Arial" w:hAnsi="Arial" w:cs="Arial"/>
          <w:spacing w:val="10"/>
          <w:sz w:val="20"/>
        </w:rPr>
        <w:t xml:space="preserve"> </w:t>
      </w:r>
      <w:r w:rsidR="002B55C9" w:rsidRPr="002856A7">
        <w:rPr>
          <w:rFonts w:ascii="Arial" w:hAnsi="Arial" w:cs="Arial"/>
          <w:spacing w:val="10"/>
          <w:sz w:val="20"/>
          <w:lang w:val="en-GB"/>
        </w:rPr>
        <w:t>2</w:t>
      </w:r>
      <w:r w:rsidRPr="002856A7">
        <w:rPr>
          <w:rFonts w:ascii="Arial" w:hAnsi="Arial" w:cs="Arial"/>
          <w:spacing w:val="10"/>
          <w:sz w:val="20"/>
          <w:lang w:val="en-GB"/>
        </w:rPr>
        <w:t>a;</w:t>
      </w:r>
      <w:r w:rsidRP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856A7">
        <w:rPr>
          <w:rFonts w:ascii="Arial" w:hAnsi="Arial" w:cs="Arial"/>
          <w:spacing w:val="6"/>
          <w:sz w:val="20"/>
          <w:lang w:val="en-GB"/>
        </w:rPr>
        <w:br/>
      </w:r>
      <w:r w:rsidRPr="002856A7">
        <w:rPr>
          <w:rFonts w:ascii="Arial" w:hAnsi="Arial" w:cs="Arial"/>
          <w:spacing w:val="6"/>
          <w:sz w:val="20"/>
          <w:lang w:val="en-GB"/>
        </w:rPr>
        <w:t xml:space="preserve">D-91126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Schwabach</w:t>
      </w:r>
      <w:proofErr w:type="spellEnd"/>
      <w:r w:rsid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B55C9">
        <w:rPr>
          <w:rFonts w:ascii="Arial" w:hAnsi="Arial" w:cs="Arial"/>
          <w:sz w:val="20"/>
          <w:szCs w:val="18"/>
          <w:lang w:val="en-GB"/>
        </w:rPr>
        <w:t>Phone: +49-9122/6313-421; Fax: +49-9122/6313-430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; Email: </w:t>
      </w:r>
      <w:hyperlink r:id="rId10" w:history="1">
        <w:r>
          <w:rPr>
            <w:rStyle w:val="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sectPr w:rsidR="0052397B" w:rsidRPr="002856A7" w:rsidSect="002B55C9">
      <w:headerReference w:type="default" r:id="rId11"/>
      <w:footerReference w:type="default" r:id="rId12"/>
      <w:pgSz w:w="11906" w:h="16838"/>
      <w:pgMar w:top="261" w:right="1134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D0120D" w14:textId="77777777" w:rsidR="001822BC" w:rsidRDefault="001822BC">
      <w:r>
        <w:separator/>
      </w:r>
    </w:p>
  </w:endnote>
  <w:endnote w:type="continuationSeparator" w:id="0">
    <w:p w14:paraId="582E80A3" w14:textId="77777777" w:rsidR="001822BC" w:rsidRDefault="00182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C24532" w14:textId="77777777" w:rsidR="0052397B" w:rsidRDefault="0052397B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21C56B" w14:textId="77777777" w:rsidR="001822BC" w:rsidRDefault="001822BC">
      <w:r>
        <w:separator/>
      </w:r>
    </w:p>
  </w:footnote>
  <w:footnote w:type="continuationSeparator" w:id="0">
    <w:p w14:paraId="7DCA0960" w14:textId="77777777" w:rsidR="001822BC" w:rsidRDefault="001822B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457D51" w14:textId="77777777" w:rsidR="0052397B" w:rsidRDefault="00DC1D67" w:rsidP="0052397B">
    <w:pPr>
      <w:pStyle w:val="Kopfzeile"/>
      <w:ind w:left="-397"/>
    </w:pPr>
    <w:r w:rsidRPr="00A94007">
      <w:rPr>
        <w:noProof/>
      </w:rPr>
      <w:drawing>
        <wp:inline distT="0" distB="0" distL="0" distR="0" wp14:anchorId="10611FB3" wp14:editId="7909CE38">
          <wp:extent cx="7553325" cy="618490"/>
          <wp:effectExtent l="0" t="0" r="9525" b="0"/>
          <wp:docPr id="1" name="Bild 1" descr="Beschreibung: Kopfzeile_internat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Kopfzeile_internatio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E9C"/>
    <w:rsid w:val="001822BC"/>
    <w:rsid w:val="001952D9"/>
    <w:rsid w:val="002024EB"/>
    <w:rsid w:val="00242587"/>
    <w:rsid w:val="002856A7"/>
    <w:rsid w:val="002B55C9"/>
    <w:rsid w:val="00440428"/>
    <w:rsid w:val="004801B3"/>
    <w:rsid w:val="004B0EAD"/>
    <w:rsid w:val="004B6153"/>
    <w:rsid w:val="0052397B"/>
    <w:rsid w:val="005F1E1B"/>
    <w:rsid w:val="00686093"/>
    <w:rsid w:val="00747D34"/>
    <w:rsid w:val="008B5779"/>
    <w:rsid w:val="009856DF"/>
    <w:rsid w:val="00AD56E1"/>
    <w:rsid w:val="00B75E9C"/>
    <w:rsid w:val="00B82380"/>
    <w:rsid w:val="00BC75FA"/>
    <w:rsid w:val="00D6735E"/>
    <w:rsid w:val="00DC1D67"/>
    <w:rsid w:val="00E651FA"/>
    <w:rsid w:val="00E67A02"/>
    <w:rsid w:val="00F8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17DB0F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Beton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character" w:styleId="Gesichtet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eiche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eichen">
    <w:name w:val="Sprechblasentext Zeiche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Beton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character" w:styleId="Gesichtet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eiche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eichen">
    <w:name w:val="Sprechblasentext Zeiche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facebook.com/rameder.de" TargetMode="External"/><Relationship Id="rId8" Type="http://schemas.openxmlformats.org/officeDocument/2006/relationships/hyperlink" Target="http://plus.google.com/s/rameder" TargetMode="External"/><Relationship Id="rId9" Type="http://schemas.openxmlformats.org/officeDocument/2006/relationships/hyperlink" Target="mailto:j.waldmann@kupplung.de" TargetMode="External"/><Relationship Id="rId10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2%20Kunden%202013\H%20I%20J\IKmedia\Vorlage%20Rameder\Rameder%20PRM%20G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\02 Kunden 2013\H I J\IKmedia\Vorlage Rameder\Rameder PRM GB.dot</Template>
  <TotalTime>0</TotalTime>
  <Pages>1</Pages>
  <Words>268</Words>
  <Characters>1693</Characters>
  <Application>Microsoft Macintosh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1958</CharactersWithSpaces>
  <SharedDoc>false</SharedDoc>
  <HLinks>
    <vt:vector size="12" baseType="variant">
      <vt:variant>
        <vt:i4>7274567</vt:i4>
      </vt:variant>
      <vt:variant>
        <vt:i4>3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2293849</vt:i4>
      </vt:variant>
      <vt:variant>
        <vt:i4>0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MKS-Akkurat</dc:creator>
  <cp:keywords/>
  <cp:lastModifiedBy>IK_AH</cp:lastModifiedBy>
  <cp:revision>2</cp:revision>
  <cp:lastPrinted>2016-02-10T09:30:00Z</cp:lastPrinted>
  <dcterms:created xsi:type="dcterms:W3CDTF">2016-02-10T10:53:00Z</dcterms:created>
  <dcterms:modified xsi:type="dcterms:W3CDTF">2016-02-10T10:53:00Z</dcterms:modified>
</cp:coreProperties>
</file>